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418C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BOTYLD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86F7932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8924C5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54567C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Botolf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debt against him.</w:t>
      </w:r>
    </w:p>
    <w:p w14:paraId="4586A05F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C347BC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A3CE5D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0A22B" w14:textId="77777777" w:rsidR="00E11D53" w:rsidRDefault="00E11D53" w:rsidP="00E11D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6FE6FA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F5A8" w14:textId="77777777" w:rsidR="00E11D53" w:rsidRDefault="00E11D53" w:rsidP="009139A6">
      <w:r>
        <w:separator/>
      </w:r>
    </w:p>
  </w:endnote>
  <w:endnote w:type="continuationSeparator" w:id="0">
    <w:p w14:paraId="4B435C75" w14:textId="77777777" w:rsidR="00E11D53" w:rsidRDefault="00E11D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D4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A9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B64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2C202" w14:textId="77777777" w:rsidR="00E11D53" w:rsidRDefault="00E11D53" w:rsidP="009139A6">
      <w:r>
        <w:separator/>
      </w:r>
    </w:p>
  </w:footnote>
  <w:footnote w:type="continuationSeparator" w:id="0">
    <w:p w14:paraId="000D48B1" w14:textId="77777777" w:rsidR="00E11D53" w:rsidRDefault="00E11D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4B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253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4F5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D5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1D5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2866A"/>
  <w15:chartTrackingRefBased/>
  <w15:docId w15:val="{440696C9-C357-4C43-9423-83174A78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11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2022-06-16T19:44:00Z</dcterms:created>
  <dcterms:modified xsi:type="dcterms:W3CDTF">2022-06-16T19:45:00Z</dcterms:modified>
</cp:coreProperties>
</file>